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B2" w:rsidRPr="004F01B2" w:rsidRDefault="004F01B2" w:rsidP="004F01B2">
      <w:pPr>
        <w:pStyle w:val="a3"/>
        <w:spacing w:before="450" w:beforeAutospacing="0" w:after="450" w:afterAutospacing="0"/>
        <w:ind w:firstLine="284"/>
        <w:jc w:val="center"/>
        <w:rPr>
          <w:b/>
          <w:color w:val="000000"/>
          <w:sz w:val="28"/>
          <w:szCs w:val="23"/>
        </w:rPr>
      </w:pPr>
      <w:r w:rsidRPr="004F01B2">
        <w:rPr>
          <w:b/>
          <w:color w:val="000000"/>
          <w:sz w:val="28"/>
          <w:szCs w:val="23"/>
        </w:rPr>
        <w:t>Обеспечение условий для развития на территории Ровенского муниципального района физической культуры и массового спорта, организация проведения физкультурно-оздоровительных и спортивных мероприятий в образовательных организаций муниципального района.</w:t>
      </w:r>
    </w:p>
    <w:p w:rsidR="005D6581" w:rsidRDefault="005D6581" w:rsidP="005D6581">
      <w:pPr>
        <w:pStyle w:val="a3"/>
        <w:spacing w:before="450" w:beforeAutospacing="0" w:after="450" w:afterAutospacing="0"/>
        <w:ind w:firstLine="284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 xml:space="preserve"> </w:t>
      </w:r>
      <w:r w:rsidR="00173F96" w:rsidRPr="00173F96">
        <w:rPr>
          <w:color w:val="000000"/>
          <w:sz w:val="28"/>
          <w:szCs w:val="23"/>
        </w:rPr>
        <w:t xml:space="preserve">Формированию и внедрению здорового образа жизни </w:t>
      </w:r>
      <w:r>
        <w:rPr>
          <w:color w:val="000000"/>
          <w:sz w:val="28"/>
          <w:szCs w:val="23"/>
        </w:rPr>
        <w:t xml:space="preserve">в </w:t>
      </w:r>
      <w:r w:rsidR="00173F96" w:rsidRPr="00173F96">
        <w:rPr>
          <w:color w:val="000000"/>
          <w:sz w:val="28"/>
          <w:szCs w:val="23"/>
        </w:rPr>
        <w:t xml:space="preserve">образовательных </w:t>
      </w:r>
      <w:r w:rsidR="004F01B2">
        <w:rPr>
          <w:color w:val="000000"/>
          <w:sz w:val="28"/>
          <w:szCs w:val="23"/>
        </w:rPr>
        <w:t>организациях</w:t>
      </w:r>
      <w:r>
        <w:rPr>
          <w:color w:val="000000"/>
          <w:sz w:val="28"/>
          <w:szCs w:val="23"/>
        </w:rPr>
        <w:t xml:space="preserve"> Ровенского муниципального района уделяется особое внимание. В </w:t>
      </w:r>
      <w:r w:rsidR="00173F96" w:rsidRPr="00173F96">
        <w:rPr>
          <w:color w:val="000000"/>
          <w:sz w:val="28"/>
          <w:szCs w:val="23"/>
        </w:rPr>
        <w:t xml:space="preserve">районе систематически ведётся планомерная работа по совершенствованию системы физического воспитания и повышению уровня знаний в области </w:t>
      </w:r>
      <w:proofErr w:type="spellStart"/>
      <w:r w:rsidR="00173F96" w:rsidRPr="00173F96">
        <w:rPr>
          <w:color w:val="000000"/>
          <w:sz w:val="28"/>
          <w:szCs w:val="23"/>
        </w:rPr>
        <w:t>валеологии</w:t>
      </w:r>
      <w:proofErr w:type="spellEnd"/>
      <w:r w:rsidR="00173F96" w:rsidRPr="00173F96">
        <w:rPr>
          <w:color w:val="000000"/>
          <w:sz w:val="28"/>
          <w:szCs w:val="23"/>
        </w:rPr>
        <w:t xml:space="preserve"> (науки о здоровом образе жизни) в образовательных учреждениях.</w:t>
      </w:r>
      <w:r>
        <w:rPr>
          <w:color w:val="000000"/>
          <w:sz w:val="28"/>
          <w:szCs w:val="23"/>
        </w:rPr>
        <w:t xml:space="preserve">      </w:t>
      </w:r>
    </w:p>
    <w:p w:rsidR="005D6581" w:rsidRPr="005D6581" w:rsidRDefault="008F35BE" w:rsidP="005D6581">
      <w:pPr>
        <w:pStyle w:val="a3"/>
        <w:spacing w:before="450" w:beforeAutospacing="0" w:after="450" w:afterAutospacing="0"/>
        <w:ind w:firstLine="284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 xml:space="preserve">     </w:t>
      </w:r>
      <w:r w:rsidR="005D6581" w:rsidRPr="005D6581">
        <w:rPr>
          <w:sz w:val="28"/>
        </w:rPr>
        <w:t xml:space="preserve">С развитием общества возрастает потребность в здоровом образе жизни и физической активности. В связи с этим обеспечение условий для развития физической культуры и массового спорта </w:t>
      </w:r>
      <w:r w:rsidR="005D6581">
        <w:rPr>
          <w:sz w:val="28"/>
        </w:rPr>
        <w:t xml:space="preserve">в образовательных организациях </w:t>
      </w:r>
      <w:r w:rsidR="005D6581" w:rsidRPr="005D6581">
        <w:rPr>
          <w:sz w:val="28"/>
        </w:rPr>
        <w:t xml:space="preserve">становится одной из приоритетных задач. </w:t>
      </w:r>
    </w:p>
    <w:p w:rsidR="008F35BE" w:rsidRDefault="005D6581" w:rsidP="005D6581">
      <w:pPr>
        <w:pStyle w:val="a5"/>
        <w:ind w:firstLine="708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Целью обеспечения условий для развития физической культуры и массового спорта является создание возможностей для занятий спортом и активного отдыха для всех обучающихся школы</w:t>
      </w:r>
      <w:r w:rsidR="008F35BE">
        <w:rPr>
          <w:rFonts w:ascii="Times New Roman" w:hAnsi="Times New Roman"/>
          <w:sz w:val="28"/>
          <w:szCs w:val="24"/>
        </w:rPr>
        <w:t xml:space="preserve"> и воспитанников дошкольных учреждений.</w:t>
      </w:r>
    </w:p>
    <w:p w:rsidR="005D6581" w:rsidRPr="00690776" w:rsidRDefault="005D6581" w:rsidP="005D6581">
      <w:pPr>
        <w:pStyle w:val="a5"/>
        <w:ind w:firstLine="708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Задачи включают:</w:t>
      </w:r>
    </w:p>
    <w:p w:rsidR="005D6581" w:rsidRPr="005D6581" w:rsidRDefault="005D6581" w:rsidP="005D6581">
      <w:pPr>
        <w:pStyle w:val="a5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- создание и развитие спортивной инфраструктуры;</w:t>
      </w:r>
    </w:p>
    <w:p w:rsidR="005D6581" w:rsidRPr="005D6581" w:rsidRDefault="005D6581" w:rsidP="005D6581">
      <w:pPr>
        <w:pStyle w:val="a5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- организацию и проведение физкультурно-оздоровительных и спортивных мероприятий;</w:t>
      </w:r>
    </w:p>
    <w:p w:rsidR="005D6581" w:rsidRPr="005D6581" w:rsidRDefault="005D6581" w:rsidP="005D6581">
      <w:pPr>
        <w:pStyle w:val="a5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- пропаганду здорового образа жизни и привлечение обучающихся и их родителей к занятиям физической культурой и спортом;</w:t>
      </w:r>
    </w:p>
    <w:p w:rsidR="005D6581" w:rsidRPr="005D6581" w:rsidRDefault="005D6581" w:rsidP="005D6581">
      <w:pPr>
        <w:pStyle w:val="a5"/>
        <w:rPr>
          <w:rFonts w:ascii="Times New Roman" w:hAnsi="Times New Roman"/>
          <w:sz w:val="28"/>
          <w:szCs w:val="24"/>
        </w:rPr>
      </w:pPr>
      <w:r w:rsidRPr="005D6581">
        <w:rPr>
          <w:rFonts w:ascii="Times New Roman" w:hAnsi="Times New Roman"/>
          <w:sz w:val="28"/>
          <w:szCs w:val="24"/>
        </w:rPr>
        <w:t>- сдачу испытаний Всероссийского физкультурно-спортивного комплекса «Готов к труду и обороне» (ГТО).</w:t>
      </w:r>
    </w:p>
    <w:p w:rsidR="00173F96" w:rsidRPr="00173F96" w:rsidRDefault="00526D0E" w:rsidP="00526D0E">
      <w:pPr>
        <w:pStyle w:val="a3"/>
        <w:spacing w:before="450" w:beforeAutospacing="0" w:after="450" w:afterAutospacing="0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 xml:space="preserve">В Ровенском муниципальном районе функционируют 12 дошкольных учреждений. </w:t>
      </w:r>
      <w:r w:rsidR="00173F96" w:rsidRPr="00173F96">
        <w:rPr>
          <w:color w:val="000000"/>
          <w:sz w:val="28"/>
          <w:szCs w:val="23"/>
        </w:rPr>
        <w:t>Во всех дошкольных учреждениях разработаны и реализуются программы по воспитанию здорового образа жизни. В дошколь</w:t>
      </w:r>
      <w:r w:rsidR="004F01B2">
        <w:rPr>
          <w:color w:val="000000"/>
          <w:sz w:val="28"/>
          <w:szCs w:val="23"/>
        </w:rPr>
        <w:t>ных учреждениях систематически </w:t>
      </w:r>
      <w:r w:rsidR="00173F96" w:rsidRPr="00173F96">
        <w:rPr>
          <w:color w:val="000000"/>
          <w:sz w:val="28"/>
          <w:szCs w:val="23"/>
        </w:rPr>
        <w:t>проводится диагностика состояния здоровья воспитанников, на каждого из них заполняются паспорт здоровья, позволяющий объективно отслеживать состояние здоровья каждого ребенка и динамику его изменения. Дошкольные учреждения используют в своей работе разнообразные формы проведения физкультурно-оздоровительных занятий: игровые, комплексные, сюжетно-ролевые, широко применяется ритмическая и дыхательная гимнастика. Кроме этого проводятся мероприятия образовательно-познавательного характера: конкурсы рисунков и поделок на тему здорового образа жизни, беседы и встречи с медиками</w:t>
      </w:r>
      <w:r>
        <w:rPr>
          <w:color w:val="000000"/>
          <w:sz w:val="28"/>
          <w:szCs w:val="23"/>
        </w:rPr>
        <w:t>,</w:t>
      </w:r>
      <w:r w:rsidR="00173F96" w:rsidRPr="00173F96">
        <w:rPr>
          <w:color w:val="000000"/>
          <w:sz w:val="28"/>
          <w:szCs w:val="23"/>
        </w:rPr>
        <w:t xml:space="preserve"> </w:t>
      </w:r>
      <w:r w:rsidR="00173F96" w:rsidRPr="00173F96">
        <w:rPr>
          <w:color w:val="000000"/>
          <w:sz w:val="28"/>
          <w:szCs w:val="23"/>
        </w:rPr>
        <w:lastRenderedPageBreak/>
        <w:t>экскурсии.</w:t>
      </w:r>
      <w:r w:rsidR="00BE47D0">
        <w:rPr>
          <w:color w:val="000000"/>
          <w:sz w:val="28"/>
          <w:szCs w:val="23"/>
        </w:rPr>
        <w:t xml:space="preserve"> </w:t>
      </w:r>
      <w:r w:rsidR="00173F96" w:rsidRPr="00173F96">
        <w:rPr>
          <w:color w:val="000000"/>
          <w:sz w:val="28"/>
          <w:szCs w:val="23"/>
        </w:rPr>
        <w:t>Одну из ключевых ролей в процессе формирования у детей дошкольного возраста здорового образа жизни играют родители. Благодаря усилиям педагогов, многие из них являются непосредственными участниками этого процесса. работников в домашних условиях продолж</w:t>
      </w:r>
      <w:r w:rsidR="00BE47D0">
        <w:rPr>
          <w:color w:val="000000"/>
          <w:sz w:val="28"/>
          <w:szCs w:val="23"/>
        </w:rPr>
        <w:t>ают проводить со своими детьми </w:t>
      </w:r>
      <w:r w:rsidR="00173F96" w:rsidRPr="00173F96">
        <w:rPr>
          <w:color w:val="000000"/>
          <w:sz w:val="28"/>
          <w:szCs w:val="23"/>
        </w:rPr>
        <w:t>закаливающие и другие мероприятия, способствующие укреплению здоровья их детей. Для родителей проводятся беседы, консультации, Родителей просвещают о пользе закаливания, о видах двигательной деятельности, об известных методиках, применяемых в детском саду. Родители наравне с детьми осваивают подвижные и спортивные игры, делятся опытом семейного здорового образа жизни.</w:t>
      </w:r>
      <w:r w:rsidR="008F35BE">
        <w:rPr>
          <w:color w:val="000000"/>
          <w:sz w:val="28"/>
          <w:szCs w:val="23"/>
        </w:rPr>
        <w:t xml:space="preserve"> </w:t>
      </w:r>
      <w:r>
        <w:rPr>
          <w:color w:val="000000"/>
          <w:sz w:val="28"/>
          <w:szCs w:val="23"/>
        </w:rPr>
        <w:t xml:space="preserve">(Эстафета: «Папа, </w:t>
      </w:r>
      <w:proofErr w:type="spellStart"/>
      <w:r>
        <w:rPr>
          <w:color w:val="000000"/>
          <w:sz w:val="28"/>
          <w:szCs w:val="23"/>
        </w:rPr>
        <w:t>мама,я</w:t>
      </w:r>
      <w:proofErr w:type="spellEnd"/>
      <w:r>
        <w:rPr>
          <w:color w:val="000000"/>
          <w:sz w:val="28"/>
          <w:szCs w:val="23"/>
        </w:rPr>
        <w:t xml:space="preserve"> –спортивная семья!», «Кросс нации»</w:t>
      </w:r>
      <w:r w:rsidR="006A2D88">
        <w:rPr>
          <w:color w:val="000000"/>
          <w:sz w:val="28"/>
          <w:szCs w:val="23"/>
        </w:rPr>
        <w:t>, закаливания, подвижные игры</w:t>
      </w:r>
      <w:r w:rsidR="001B1A01">
        <w:rPr>
          <w:color w:val="000000"/>
          <w:sz w:val="28"/>
          <w:szCs w:val="23"/>
        </w:rPr>
        <w:t xml:space="preserve"> и другое</w:t>
      </w:r>
      <w:r w:rsidR="006A2D88">
        <w:rPr>
          <w:color w:val="000000"/>
          <w:sz w:val="28"/>
          <w:szCs w:val="23"/>
        </w:rPr>
        <w:t>)</w:t>
      </w:r>
    </w:p>
    <w:p w:rsidR="00173F96" w:rsidRDefault="008F35BE" w:rsidP="00173F96">
      <w:pPr>
        <w:pStyle w:val="a3"/>
        <w:spacing w:before="450" w:beforeAutospacing="0" w:after="450" w:afterAutospacing="0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>Во всех </w:t>
      </w:r>
      <w:r w:rsidR="00173F96" w:rsidRPr="00173F96">
        <w:rPr>
          <w:color w:val="000000"/>
          <w:sz w:val="28"/>
          <w:szCs w:val="23"/>
        </w:rPr>
        <w:t>общеобразовательных школах района проводится</w:t>
      </w:r>
      <w:r w:rsidR="006A2D88">
        <w:rPr>
          <w:color w:val="000000"/>
          <w:sz w:val="28"/>
          <w:szCs w:val="23"/>
        </w:rPr>
        <w:t xml:space="preserve"> активная работа по приобщению обучающихся</w:t>
      </w:r>
      <w:r w:rsidR="00173F96" w:rsidRPr="00173F96">
        <w:rPr>
          <w:color w:val="000000"/>
          <w:sz w:val="28"/>
          <w:szCs w:val="23"/>
        </w:rPr>
        <w:t xml:space="preserve"> к здоровому, спортивному образу жизни. Основное место здесь занимает вовлечение школьников в систематические физкультурно-оздоровительные и спортивные занятия. В течение года проводится более </w:t>
      </w:r>
      <w:r w:rsidR="004F01B2">
        <w:rPr>
          <w:color w:val="000000"/>
          <w:sz w:val="28"/>
          <w:szCs w:val="23"/>
        </w:rPr>
        <w:t xml:space="preserve">11 </w:t>
      </w:r>
      <w:r w:rsidR="00173F96" w:rsidRPr="00173F96">
        <w:rPr>
          <w:color w:val="000000"/>
          <w:sz w:val="28"/>
          <w:szCs w:val="23"/>
        </w:rPr>
        <w:t>районных спортивно-массовых мероприятий среди образовательных учреждений, в том числе районная спартакиада среди школьников, куда входят соревнования по легкой атлетике, мини-футболу, лыжным гонкам, баскетболу, волейболу, настоль</w:t>
      </w:r>
      <w:r>
        <w:rPr>
          <w:color w:val="000000"/>
          <w:sz w:val="28"/>
          <w:szCs w:val="23"/>
        </w:rPr>
        <w:t>ному теннису, шахматам.</w:t>
      </w:r>
    </w:p>
    <w:p w:rsidR="008F35BE" w:rsidRDefault="008F35BE" w:rsidP="00173F96">
      <w:pPr>
        <w:pStyle w:val="a3"/>
        <w:spacing w:before="450" w:beforeAutospacing="0" w:after="450" w:afterAutospacing="0"/>
        <w:jc w:val="both"/>
        <w:rPr>
          <w:color w:val="000000"/>
          <w:sz w:val="28"/>
          <w:szCs w:val="23"/>
        </w:rPr>
      </w:pPr>
      <w:r>
        <w:rPr>
          <w:color w:val="000000"/>
          <w:sz w:val="28"/>
          <w:szCs w:val="23"/>
        </w:rPr>
        <w:t xml:space="preserve">В каждой общеобразовательной организации </w:t>
      </w:r>
      <w:r w:rsidR="006A2D88">
        <w:rPr>
          <w:color w:val="000000"/>
          <w:sz w:val="28"/>
          <w:szCs w:val="23"/>
        </w:rPr>
        <w:t>имеется спортивный зал</w:t>
      </w:r>
      <w:r>
        <w:rPr>
          <w:color w:val="000000"/>
          <w:sz w:val="28"/>
          <w:szCs w:val="23"/>
        </w:rPr>
        <w:t>.</w:t>
      </w:r>
      <w:r w:rsidR="004A29F6">
        <w:rPr>
          <w:color w:val="000000"/>
          <w:sz w:val="28"/>
          <w:szCs w:val="23"/>
        </w:rPr>
        <w:t xml:space="preserve"> За последние три года</w:t>
      </w:r>
      <w:r w:rsidR="004A29F6" w:rsidRPr="004A29F6">
        <w:rPr>
          <w:color w:val="000000"/>
          <w:sz w:val="28"/>
          <w:szCs w:val="23"/>
        </w:rPr>
        <w:t xml:space="preserve"> </w:t>
      </w:r>
      <w:r w:rsidR="004A29F6">
        <w:rPr>
          <w:color w:val="000000"/>
          <w:sz w:val="28"/>
          <w:szCs w:val="23"/>
        </w:rPr>
        <w:t xml:space="preserve">рамках Федерального проекта «Успех каждого ребенка» в спортивных залах проведены региональные и текущие ремонтные работы в </w:t>
      </w:r>
      <w:r w:rsidR="00A95629">
        <w:rPr>
          <w:color w:val="000000"/>
          <w:sz w:val="28"/>
          <w:szCs w:val="23"/>
        </w:rPr>
        <w:t xml:space="preserve">8 образовательных учреждения. Нет стандартного спортивного зала в МБОУ СОШ с. </w:t>
      </w:r>
      <w:bookmarkStart w:id="0" w:name="_GoBack"/>
      <w:bookmarkEnd w:id="0"/>
      <w:r w:rsidR="00A95629">
        <w:rPr>
          <w:color w:val="000000"/>
          <w:sz w:val="28"/>
          <w:szCs w:val="23"/>
        </w:rPr>
        <w:t>Привольное.</w:t>
      </w:r>
    </w:p>
    <w:p w:rsidR="00F45D7D" w:rsidRPr="001B1A01" w:rsidRDefault="00F45D7D" w:rsidP="001B1A01">
      <w:pPr>
        <w:pStyle w:val="a3"/>
        <w:spacing w:before="450" w:beforeAutospacing="0" w:after="450" w:afterAutospacing="0"/>
        <w:jc w:val="both"/>
        <w:rPr>
          <w:color w:val="000000"/>
          <w:sz w:val="28"/>
          <w:szCs w:val="23"/>
        </w:rPr>
      </w:pPr>
      <w:r w:rsidRPr="00F45D7D">
        <w:rPr>
          <w:sz w:val="28"/>
        </w:rPr>
        <w:t>Для достижения поставленных целей и задач в школе проводятся следующие мероприятия:</w:t>
      </w:r>
    </w:p>
    <w:p w:rsidR="00F45D7D" w:rsidRP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>- ремонт спортивн</w:t>
      </w:r>
      <w:r w:rsidR="001B1A01">
        <w:rPr>
          <w:rFonts w:ascii="Times New Roman" w:hAnsi="Times New Roman"/>
          <w:sz w:val="28"/>
          <w:szCs w:val="24"/>
        </w:rPr>
        <w:t>ых</w:t>
      </w:r>
      <w:r w:rsidRPr="00F45D7D">
        <w:rPr>
          <w:rFonts w:ascii="Times New Roman" w:hAnsi="Times New Roman"/>
          <w:sz w:val="28"/>
          <w:szCs w:val="24"/>
        </w:rPr>
        <w:t xml:space="preserve"> зал</w:t>
      </w:r>
      <w:r w:rsidR="001B1A01">
        <w:rPr>
          <w:rFonts w:ascii="Times New Roman" w:hAnsi="Times New Roman"/>
          <w:sz w:val="28"/>
          <w:szCs w:val="24"/>
        </w:rPr>
        <w:t>ов</w:t>
      </w:r>
      <w:r w:rsidRPr="00F45D7D">
        <w:rPr>
          <w:rFonts w:ascii="Times New Roman" w:hAnsi="Times New Roman"/>
          <w:sz w:val="28"/>
          <w:szCs w:val="24"/>
        </w:rPr>
        <w:t xml:space="preserve">, испытания и ремонт спортивных сооружений на территории спортивной площадки и спортзала школы; </w:t>
      </w:r>
    </w:p>
    <w:p w:rsidR="00F45D7D" w:rsidRP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>- разработка програм</w:t>
      </w:r>
      <w:r>
        <w:rPr>
          <w:rFonts w:ascii="Times New Roman" w:hAnsi="Times New Roman"/>
          <w:sz w:val="28"/>
          <w:szCs w:val="24"/>
        </w:rPr>
        <w:t xml:space="preserve">мы Школьного спортивного клуба, </w:t>
      </w:r>
      <w:r w:rsidRPr="00F45D7D">
        <w:rPr>
          <w:rFonts w:ascii="Times New Roman" w:hAnsi="Times New Roman"/>
          <w:sz w:val="28"/>
          <w:szCs w:val="24"/>
        </w:rPr>
        <w:t>построение работы спортивной секции и развития спорта в школе в целом в соответствии с планом Клуба;</w:t>
      </w:r>
    </w:p>
    <w:p w:rsid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 xml:space="preserve">- организация и проведение массовых спортивных мероприятий, таких как соревнования в различных видах спорта, фестивали и праздники </w:t>
      </w:r>
    </w:p>
    <w:p w:rsid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 xml:space="preserve">- участие в различных спортивных мероприятиях района и области </w:t>
      </w:r>
    </w:p>
    <w:p w:rsidR="00F45D7D" w:rsidRP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>- пропаганда здорового образа жизни через средства массовой информации, проведение информационных кампаний и акций (выставки рисунков «Мы за ЗОЖ», подготовка и распространение буклетов волонтёрами школы, дни Здоровья</w:t>
      </w:r>
      <w:r w:rsidR="001B1A01" w:rsidRPr="00173F96">
        <w:rPr>
          <w:color w:val="000000"/>
          <w:sz w:val="28"/>
          <w:szCs w:val="23"/>
        </w:rPr>
        <w:t>(</w:t>
      </w:r>
      <w:r w:rsidR="001B1A01" w:rsidRPr="001B1A01">
        <w:rPr>
          <w:rFonts w:ascii="Times New Roman" w:hAnsi="Times New Roman"/>
          <w:sz w:val="28"/>
        </w:rPr>
        <w:t xml:space="preserve">в эти дни учебные занятия отменяются), в рамках которых </w:t>
      </w:r>
      <w:r w:rsidR="001B1A01" w:rsidRPr="001B1A01">
        <w:rPr>
          <w:rFonts w:ascii="Times New Roman" w:hAnsi="Times New Roman"/>
          <w:sz w:val="28"/>
        </w:rPr>
        <w:lastRenderedPageBreak/>
        <w:t xml:space="preserve">организуются различные мероприятия (спортивные, оздоровительные, познавательные и </w:t>
      </w:r>
      <w:proofErr w:type="spellStart"/>
      <w:r w:rsidR="001B1A01" w:rsidRPr="001B1A01">
        <w:rPr>
          <w:rFonts w:ascii="Times New Roman" w:hAnsi="Times New Roman"/>
          <w:sz w:val="28"/>
        </w:rPr>
        <w:t>т.д</w:t>
      </w:r>
      <w:proofErr w:type="spellEnd"/>
      <w:r w:rsidRPr="00F45D7D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Pr="00F45D7D">
        <w:rPr>
          <w:rFonts w:ascii="Times New Roman" w:hAnsi="Times New Roman"/>
          <w:sz w:val="28"/>
          <w:szCs w:val="24"/>
        </w:rPr>
        <w:t>флешмобы</w:t>
      </w:r>
      <w:proofErr w:type="spellEnd"/>
      <w:r w:rsidRPr="00F45D7D">
        <w:rPr>
          <w:rFonts w:ascii="Times New Roman" w:hAnsi="Times New Roman"/>
          <w:sz w:val="28"/>
          <w:szCs w:val="24"/>
        </w:rPr>
        <w:t xml:space="preserve"> «Минутка спорта», размещение информации о пользе ЗОЖ в социальных сетях, Сайте школы;</w:t>
      </w:r>
    </w:p>
    <w:p w:rsidR="00F45D7D" w:rsidRPr="00F45D7D" w:rsidRDefault="00F45D7D" w:rsidP="00F45D7D">
      <w:pPr>
        <w:pStyle w:val="a5"/>
        <w:jc w:val="both"/>
        <w:rPr>
          <w:rFonts w:ascii="Times New Roman" w:hAnsi="Times New Roman"/>
          <w:sz w:val="28"/>
          <w:szCs w:val="24"/>
        </w:rPr>
      </w:pPr>
      <w:r w:rsidRPr="00F45D7D">
        <w:rPr>
          <w:rFonts w:ascii="Times New Roman" w:hAnsi="Times New Roman"/>
          <w:sz w:val="28"/>
          <w:szCs w:val="24"/>
        </w:rPr>
        <w:t xml:space="preserve">- создание условий для сдачи испытаний ГТО по </w:t>
      </w:r>
      <w:r w:rsidR="001B1A01">
        <w:rPr>
          <w:rFonts w:ascii="Times New Roman" w:hAnsi="Times New Roman"/>
          <w:sz w:val="28"/>
          <w:szCs w:val="24"/>
        </w:rPr>
        <w:t>6</w:t>
      </w:r>
      <w:r w:rsidRPr="00F45D7D">
        <w:rPr>
          <w:rFonts w:ascii="Times New Roman" w:hAnsi="Times New Roman"/>
          <w:sz w:val="28"/>
          <w:szCs w:val="24"/>
        </w:rPr>
        <w:t xml:space="preserve"> ступеням, организация тестирования и награждение участников на общешкольных линейках и выпускных вечерах.</w:t>
      </w:r>
      <w:r w:rsidR="004A29F6">
        <w:rPr>
          <w:rFonts w:ascii="Times New Roman" w:hAnsi="Times New Roman"/>
          <w:sz w:val="28"/>
          <w:szCs w:val="24"/>
        </w:rPr>
        <w:t xml:space="preserve"> За три квартала 2024 года в сдаче норм ГТО приняло участие 450 учащихся. Золото-46, Серебро -16, бронза -1.</w:t>
      </w:r>
    </w:p>
    <w:p w:rsidR="00240190" w:rsidRDefault="00F45D7D" w:rsidP="00173F96">
      <w:pPr>
        <w:pStyle w:val="a3"/>
        <w:spacing w:before="450" w:beforeAutospacing="0" w:after="4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значение </w:t>
      </w:r>
      <w:r w:rsidR="00173F96" w:rsidRPr="00AD3F47">
        <w:rPr>
          <w:sz w:val="28"/>
          <w:szCs w:val="28"/>
        </w:rPr>
        <w:t xml:space="preserve">играют </w:t>
      </w:r>
      <w:r w:rsidR="00173F96" w:rsidRPr="00AD3F47">
        <w:rPr>
          <w:b/>
          <w:sz w:val="28"/>
          <w:szCs w:val="28"/>
        </w:rPr>
        <w:t>спортивные клубы</w:t>
      </w:r>
      <w:r w:rsidR="00173F96" w:rsidRPr="00AD3F47">
        <w:rPr>
          <w:sz w:val="28"/>
          <w:szCs w:val="28"/>
        </w:rPr>
        <w:t xml:space="preserve">, созданные на базе образовательных учреждений. Так, </w:t>
      </w:r>
      <w:r w:rsidR="00173F96">
        <w:rPr>
          <w:sz w:val="28"/>
          <w:szCs w:val="28"/>
        </w:rPr>
        <w:t xml:space="preserve">в Ровенском муниципальном </w:t>
      </w:r>
      <w:r w:rsidR="00173F96" w:rsidRPr="00AD3F47">
        <w:rPr>
          <w:sz w:val="28"/>
          <w:szCs w:val="28"/>
        </w:rPr>
        <w:t xml:space="preserve">районе создано </w:t>
      </w:r>
      <w:r w:rsidR="004A29F6">
        <w:rPr>
          <w:sz w:val="28"/>
          <w:szCs w:val="28"/>
        </w:rPr>
        <w:t>14</w:t>
      </w:r>
      <w:r w:rsidR="00173F96" w:rsidRPr="00AD3F47">
        <w:rPr>
          <w:sz w:val="28"/>
          <w:szCs w:val="28"/>
        </w:rPr>
        <w:t xml:space="preserve"> спортивных клубов.</w:t>
      </w:r>
      <w:r w:rsidR="004A29F6">
        <w:rPr>
          <w:sz w:val="28"/>
          <w:szCs w:val="28"/>
        </w:rPr>
        <w:t xml:space="preserve"> Все они  зарегистрированы  в реестре Школьных спортивных клубов.</w:t>
      </w:r>
      <w:r w:rsidR="00173F96" w:rsidRPr="00AD3F47">
        <w:rPr>
          <w:sz w:val="28"/>
          <w:szCs w:val="28"/>
        </w:rPr>
        <w:t xml:space="preserve"> Клубы работают по таким направлениям, как </w:t>
      </w:r>
      <w:r>
        <w:rPr>
          <w:sz w:val="28"/>
          <w:szCs w:val="28"/>
        </w:rPr>
        <w:t>волейбол,</w:t>
      </w:r>
      <w:r w:rsidR="00173F96" w:rsidRPr="00AD3F47">
        <w:rPr>
          <w:sz w:val="28"/>
          <w:szCs w:val="28"/>
        </w:rPr>
        <w:t xml:space="preserve"> футбол, баскетбол, </w:t>
      </w:r>
      <w:r>
        <w:rPr>
          <w:sz w:val="28"/>
          <w:szCs w:val="28"/>
        </w:rPr>
        <w:t>зимние виды спорта.</w:t>
      </w:r>
    </w:p>
    <w:p w:rsidR="006A2D88" w:rsidRPr="00C52470" w:rsidRDefault="006A2D88" w:rsidP="006A2D88">
      <w:pPr>
        <w:jc w:val="center"/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</w:pPr>
      <w:r w:rsidRPr="00C52470"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  <w:t>Значимые спортивные соревнования</w:t>
      </w:r>
    </w:p>
    <w:p w:rsidR="006A2D88" w:rsidRPr="00C52470" w:rsidRDefault="006A2D88" w:rsidP="006A2D88">
      <w:pPr>
        <w:jc w:val="center"/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</w:pPr>
      <w:r w:rsidRPr="00C52470"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  <w:t xml:space="preserve"> муниципального и регионального уровня 2024</w:t>
      </w:r>
      <w:r w:rsidR="00C52470">
        <w:rPr>
          <w:rFonts w:ascii="Times New Roman" w:hAnsi="Times New Roman"/>
          <w:b/>
          <w:color w:val="1A1A1A"/>
          <w:sz w:val="28"/>
          <w:szCs w:val="28"/>
          <w:shd w:val="clear" w:color="auto" w:fill="FFFFFF"/>
        </w:rPr>
        <w:t xml:space="preserve"> года</w:t>
      </w:r>
    </w:p>
    <w:p w:rsidR="006A2D88" w:rsidRPr="00995A6A" w:rsidRDefault="006A2D88" w:rsidP="006A2D88">
      <w:pPr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"/>
        <w:gridCol w:w="4051"/>
        <w:gridCol w:w="2842"/>
        <w:gridCol w:w="1968"/>
      </w:tblGrid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«Спортивные соревнования «Папа, мама, я – спортивная семья» на базе МБОУ СОШ </w:t>
            </w:r>
            <w:proofErr w:type="spellStart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с.Скатовка</w:t>
            </w:r>
            <w:proofErr w:type="spellEnd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р.п. Ровное</w:t>
            </w:r>
            <w:r w:rsidRPr="007452D7">
              <w:rPr>
                <w:rFonts w:ascii="Times New Roman" w:hAnsi="Times New Roman"/>
                <w:sz w:val="28"/>
                <w:szCs w:val="28"/>
              </w:rPr>
              <w:t xml:space="preserve"> -1 место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07.02.2024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Районные соревнования по волейболу среди команд </w:t>
            </w:r>
          </w:p>
        </w:tc>
        <w:tc>
          <w:tcPr>
            <w:tcW w:w="2842" w:type="dxa"/>
          </w:tcPr>
          <w:p w:rsidR="006A2D88" w:rsidRPr="007452D7" w:rsidRDefault="00E22F0C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1 место МБОУ СОШ с. Кривояр</w:t>
            </w:r>
          </w:p>
          <w:p w:rsidR="00E22F0C" w:rsidRPr="007452D7" w:rsidRDefault="00E22F0C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 xml:space="preserve">2 место МБОУ СОШ с. </w:t>
            </w:r>
            <w:proofErr w:type="spellStart"/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Скатовка</w:t>
            </w:r>
            <w:proofErr w:type="spellEnd"/>
          </w:p>
          <w:p w:rsidR="00E22F0C" w:rsidRPr="007452D7" w:rsidRDefault="00E22F0C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3 место МБОУ СОШ р.п. Ровное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06.03.2024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051" w:type="dxa"/>
          </w:tcPr>
          <w:p w:rsidR="006A2D88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Муниципальный </w:t>
            </w:r>
            <w:r w:rsidR="006A2D88"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традиционный забег, посвященный Дню космонавтики.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с.Скатовка-1 место</w:t>
            </w: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МБОУ СОШ с.Приволжское-2 место</w:t>
            </w: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 xml:space="preserve"> МБОУ СОШ р.п. Ровное</w:t>
            </w:r>
            <w:r w:rsidRPr="007452D7">
              <w:rPr>
                <w:rFonts w:ascii="Times New Roman" w:hAnsi="Times New Roman"/>
                <w:sz w:val="28"/>
                <w:szCs w:val="28"/>
              </w:rPr>
              <w:t xml:space="preserve"> -3 место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12.04.2024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Муниципальный легкоатлетический осенний кросс, посвященный Дню учителя.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Иленева</w:t>
            </w:r>
            <w:proofErr w:type="spellEnd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Анастасия, 7в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Смирнова Александра, 9а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proofErr w:type="spellStart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Ожеховский</w:t>
            </w:r>
            <w:proofErr w:type="spellEnd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Влад, 9б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Арсланов Тимур, 9б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Трушина 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Александра, 9б</w:t>
            </w:r>
            <w:r w:rsidR="00DD2311" w:rsidRPr="007452D7">
              <w:rPr>
                <w:noProof/>
                <w:sz w:val="28"/>
                <w:szCs w:val="28"/>
                <w:lang w:eastAsia="ru-RU"/>
              </w:rPr>
            </w:r>
            <w:r w:rsidR="00DD2311" w:rsidRPr="007452D7">
              <w:rPr>
                <w:noProof/>
                <w:sz w:val="28"/>
                <w:szCs w:val="28"/>
                <w:lang w:eastAsia="ru-RU"/>
              </w:rPr>
              <w:pict>
                <v:rect id="Прямоугольник 1" o:spid="_x0000_s1026" alt="Описание: 🥉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H51uyf2AgAA&#10;5wUAAA4AAAAAAAAAAAAAAAAALgIAAGRycy9lMm9Eb2MueG1sUEsBAi0AFAAGAAgAAAAhAEyg6SzY&#10;AAAAAwEAAA8AAAAAAAAAAAAAAAAAUAUAAGRycy9kb3ducmV2LnhtbFBLBQYAAAAABAAEAPMAAABV&#10;BgAAAAA=&#10;" filled="f" stroked="f">
                  <o:lock v:ext="edit" aspectratio="t"/>
                  <w10:wrap type="none"/>
                  <w10:anchorlock/>
                </v:rect>
              </w:pic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Мещерякова Мария, 9а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ПЕРВОЕ ОБЩЕКОМАНДНОЕ место </w:t>
            </w: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р.п. Ровное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02.09.2024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Муниципальный фотоконкурс среди школьных спортивных клубов Ровенского района «Активная дружная семья», посвященный Году семьи.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р.п. Ровное</w:t>
            </w: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-«Спортивные выходные с Первыми» - 1 место</w:t>
            </w: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«Победа достается целеустремленным» - 2 место.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30.10.2024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Муниципальный турнир по волейболу, посвящённый ПАМЯТИ УЧИТЕЛЯ физкультуры </w:t>
            </w:r>
            <w:proofErr w:type="spellStart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Кадиева</w:t>
            </w:r>
            <w:proofErr w:type="spellEnd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Гали </w:t>
            </w:r>
            <w:proofErr w:type="spellStart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Сапиевича</w:t>
            </w:r>
            <w:proofErr w:type="spellEnd"/>
            <w:r w:rsidRPr="007452D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с.Кривояр – 1 место</w:t>
            </w:r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sz w:val="28"/>
              </w:rPr>
              <w:t>МБОУ СОШ с. Скатовка-2место</w:t>
            </w: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  <w:t>МБОУ СОШ р.п. Ровное</w:t>
            </w:r>
            <w:r w:rsidRPr="007452D7">
              <w:rPr>
                <w:rFonts w:ascii="Times New Roman" w:hAnsi="Times New Roman"/>
                <w:sz w:val="28"/>
                <w:szCs w:val="28"/>
              </w:rPr>
              <w:t xml:space="preserve"> -3 место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09.11.2024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6 апреля 2024 г в МОУ "СОШ № 4" г. Энгельс состоялся зональный этап Всероссийского спортивного проекта Движения Первых "Вызов первых", в котором принимали участие победители муниципального этапа.</w:t>
            </w:r>
          </w:p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sz w:val="28"/>
              </w:rPr>
              <w:t>На спортивных соревнованиях Ровенский район во 2 во</w:t>
            </w:r>
            <w:r w:rsidR="00377B07" w:rsidRPr="007452D7">
              <w:rPr>
                <w:rFonts w:ascii="Times New Roman" w:hAnsi="Times New Roman"/>
                <w:sz w:val="28"/>
              </w:rPr>
              <w:t xml:space="preserve">зрастной категории представили команды МБОУ СОШ с. </w:t>
            </w:r>
            <w:proofErr w:type="spellStart"/>
            <w:r w:rsidR="00377B07" w:rsidRPr="007452D7">
              <w:rPr>
                <w:rFonts w:ascii="Times New Roman" w:hAnsi="Times New Roman"/>
                <w:sz w:val="28"/>
              </w:rPr>
              <w:t>Скатовка</w:t>
            </w:r>
            <w:proofErr w:type="spellEnd"/>
            <w:r w:rsidR="00377B07" w:rsidRPr="007452D7">
              <w:rPr>
                <w:rFonts w:ascii="Times New Roman" w:hAnsi="Times New Roman"/>
                <w:sz w:val="28"/>
              </w:rPr>
              <w:t xml:space="preserve"> и МБОУ СОШ с. Привольное</w:t>
            </w:r>
          </w:p>
        </w:tc>
        <w:tc>
          <w:tcPr>
            <w:tcW w:w="2842" w:type="dxa"/>
          </w:tcPr>
          <w:p w:rsidR="006A2D88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color w:val="1A1A1A"/>
                <w:sz w:val="28"/>
                <w:szCs w:val="28"/>
                <w:shd w:val="clear" w:color="auto" w:fill="FFFFFF"/>
              </w:rPr>
            </w:pPr>
            <w:r w:rsidRPr="007452D7">
              <w:rPr>
                <w:rFonts w:ascii="Times New Roman" w:hAnsi="Times New Roman"/>
                <w:sz w:val="28"/>
              </w:rPr>
              <w:t>М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051" w:type="dxa"/>
          </w:tcPr>
          <w:p w:rsidR="006A2D88" w:rsidRPr="007452D7" w:rsidRDefault="004F01B2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М</w:t>
            </w:r>
            <w:r w:rsidR="006A2D88" w:rsidRPr="007452D7">
              <w:rPr>
                <w:rFonts w:ascii="Times New Roman" w:hAnsi="Times New Roman"/>
                <w:sz w:val="28"/>
              </w:rPr>
              <w:t>униципальный этап Чемпионата Школьной баскетбольной лиги "КЭС БАСКЕТ"   2024 - 2025 сезона среди юношей</w:t>
            </w:r>
            <w:r w:rsidRPr="007452D7">
              <w:rPr>
                <w:rFonts w:ascii="Times New Roman" w:hAnsi="Times New Roman"/>
                <w:sz w:val="28"/>
              </w:rPr>
              <w:t xml:space="preserve"> и девушек</w:t>
            </w:r>
          </w:p>
        </w:tc>
        <w:tc>
          <w:tcPr>
            <w:tcW w:w="2842" w:type="dxa"/>
          </w:tcPr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девушки</w:t>
            </w:r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1 место - </w:t>
            </w:r>
            <w:r w:rsidR="006A2D88" w:rsidRPr="007452D7">
              <w:rPr>
                <w:rFonts w:ascii="Times New Roman" w:hAnsi="Times New Roman"/>
                <w:sz w:val="28"/>
              </w:rPr>
              <w:t xml:space="preserve">МБОУ СОШ с. </w:t>
            </w:r>
            <w:proofErr w:type="spellStart"/>
            <w:r w:rsidR="006A2D88" w:rsidRPr="007452D7">
              <w:rPr>
                <w:rFonts w:ascii="Times New Roman" w:hAnsi="Times New Roman"/>
                <w:sz w:val="28"/>
              </w:rPr>
              <w:t>Скатовка</w:t>
            </w:r>
            <w:proofErr w:type="spellEnd"/>
          </w:p>
          <w:p w:rsidR="006A2D88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2 </w:t>
            </w:r>
            <w:r w:rsidR="006A2D88" w:rsidRPr="007452D7">
              <w:rPr>
                <w:rFonts w:ascii="Times New Roman" w:hAnsi="Times New Roman"/>
                <w:sz w:val="28"/>
              </w:rPr>
              <w:t>место</w:t>
            </w:r>
            <w:r w:rsidRPr="007452D7">
              <w:rPr>
                <w:rFonts w:ascii="Times New Roman" w:hAnsi="Times New Roman"/>
                <w:sz w:val="28"/>
              </w:rPr>
              <w:t>-МБОУ СОШ с. Привольное</w:t>
            </w:r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3 место –МБОУ СОШ с. </w:t>
            </w:r>
            <w:proofErr w:type="spellStart"/>
            <w:r w:rsidRPr="007452D7">
              <w:rPr>
                <w:rFonts w:ascii="Times New Roman" w:hAnsi="Times New Roman"/>
                <w:sz w:val="28"/>
              </w:rPr>
              <w:t>Кочетное</w:t>
            </w:r>
            <w:proofErr w:type="spellEnd"/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Юноши</w:t>
            </w:r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1 место МБОУ СОШ </w:t>
            </w:r>
            <w:r w:rsidRPr="007452D7">
              <w:rPr>
                <w:rFonts w:ascii="Times New Roman" w:hAnsi="Times New Roman"/>
                <w:sz w:val="28"/>
              </w:rPr>
              <w:lastRenderedPageBreak/>
              <w:t xml:space="preserve">с. </w:t>
            </w:r>
            <w:proofErr w:type="spellStart"/>
            <w:r w:rsidRPr="007452D7">
              <w:rPr>
                <w:rFonts w:ascii="Times New Roman" w:hAnsi="Times New Roman"/>
                <w:sz w:val="28"/>
              </w:rPr>
              <w:t>Скатовка</w:t>
            </w:r>
            <w:proofErr w:type="spellEnd"/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2 место-МБОУ СОШ с. Кривояр</w:t>
            </w:r>
          </w:p>
          <w:p w:rsidR="00377B07" w:rsidRPr="007452D7" w:rsidRDefault="00377B07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3 место- МБОУ СОШ с. Кривояр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28.11.2024</w:t>
            </w:r>
          </w:p>
        </w:tc>
      </w:tr>
      <w:tr w:rsidR="00E122A4" w:rsidRPr="007452D7" w:rsidTr="007452D7">
        <w:tc>
          <w:tcPr>
            <w:tcW w:w="484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4051" w:type="dxa"/>
          </w:tcPr>
          <w:p w:rsidR="006A2D88" w:rsidRPr="007452D7" w:rsidRDefault="006A2D88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Зональные соревнования 22 областного  турнира по футболу среди дворовых команд  на Кубок Губернатора Саратовской области  ( выезд в Александров Гай) </w:t>
            </w:r>
          </w:p>
        </w:tc>
        <w:tc>
          <w:tcPr>
            <w:tcW w:w="2842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МБОУ СОШ с. Скатовка-3место</w:t>
            </w: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Возрастная группа 2011-2012 гг.</w:t>
            </w:r>
          </w:p>
        </w:tc>
        <w:tc>
          <w:tcPr>
            <w:tcW w:w="1968" w:type="dxa"/>
          </w:tcPr>
          <w:p w:rsidR="006A2D88" w:rsidRPr="007452D7" w:rsidRDefault="006A2D88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30.06.2024</w:t>
            </w:r>
          </w:p>
        </w:tc>
      </w:tr>
      <w:tr w:rsidR="00377B07" w:rsidRPr="007452D7" w:rsidTr="007452D7">
        <w:tc>
          <w:tcPr>
            <w:tcW w:w="484" w:type="dxa"/>
          </w:tcPr>
          <w:p w:rsidR="00377B07" w:rsidRPr="007452D7" w:rsidRDefault="00C52470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51" w:type="dxa"/>
          </w:tcPr>
          <w:p w:rsidR="00377B07" w:rsidRPr="007452D7" w:rsidRDefault="00E122A4" w:rsidP="007452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 xml:space="preserve">Участие в региональном </w:t>
            </w:r>
            <w:r w:rsidR="00377B07"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зональном этапе Чемпионата</w:t>
            </w:r>
          </w:p>
          <w:p w:rsidR="00377B07" w:rsidRPr="007452D7" w:rsidRDefault="00377B07" w:rsidP="007452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«</w:t>
            </w:r>
            <w:proofErr w:type="spellStart"/>
            <w:r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Локобаскет</w:t>
            </w:r>
            <w:proofErr w:type="spellEnd"/>
            <w:r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» в г. Маркс ФОК МУ ДО – центр внешкольной работы г. Маркса</w:t>
            </w:r>
          </w:p>
          <w:p w:rsidR="00377B07" w:rsidRPr="007452D7" w:rsidRDefault="00377B07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2" w:type="dxa"/>
          </w:tcPr>
          <w:p w:rsidR="00377B07" w:rsidRPr="007452D7" w:rsidRDefault="00E122A4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Команда юношей и девушек МБОУ СОШ с. Привольное</w:t>
            </w:r>
          </w:p>
          <w:p w:rsidR="00E122A4" w:rsidRPr="007452D7" w:rsidRDefault="00E122A4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3 место</w:t>
            </w:r>
          </w:p>
        </w:tc>
        <w:tc>
          <w:tcPr>
            <w:tcW w:w="1968" w:type="dxa"/>
          </w:tcPr>
          <w:p w:rsidR="00377B07" w:rsidRPr="007452D7" w:rsidRDefault="00E122A4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03.12.2024</w:t>
            </w:r>
          </w:p>
        </w:tc>
      </w:tr>
      <w:tr w:rsidR="00377B07" w:rsidRPr="007452D7" w:rsidTr="007452D7">
        <w:tc>
          <w:tcPr>
            <w:tcW w:w="484" w:type="dxa"/>
          </w:tcPr>
          <w:p w:rsidR="00377B07" w:rsidRPr="007452D7" w:rsidRDefault="00C52470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051" w:type="dxa"/>
          </w:tcPr>
          <w:p w:rsidR="00E122A4" w:rsidRPr="007452D7" w:rsidRDefault="00E122A4" w:rsidP="007452D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452D7"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  <w:t>Участие в региональном зональном этапе Чемпионата</w:t>
            </w:r>
          </w:p>
          <w:p w:rsidR="00E122A4" w:rsidRPr="007452D7" w:rsidRDefault="00E122A4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 Школьной баскетбольной лиги "КЭС БАСКЕТ"   2024 - 2025 сезона среди юношей и девушек</w:t>
            </w:r>
          </w:p>
          <w:p w:rsidR="00377B07" w:rsidRPr="007452D7" w:rsidRDefault="00E122A4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 xml:space="preserve">Команда МБОУ СОШ с. </w:t>
            </w:r>
            <w:proofErr w:type="spellStart"/>
            <w:r w:rsidRPr="007452D7">
              <w:rPr>
                <w:rFonts w:ascii="Times New Roman" w:hAnsi="Times New Roman"/>
                <w:sz w:val="28"/>
              </w:rPr>
              <w:t>Скатовка</w:t>
            </w:r>
            <w:proofErr w:type="spellEnd"/>
            <w:r w:rsidRPr="007452D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2842" w:type="dxa"/>
          </w:tcPr>
          <w:p w:rsidR="00377B07" w:rsidRPr="007452D7" w:rsidRDefault="00E122A4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Призовых мест нет (Участие)</w:t>
            </w:r>
          </w:p>
        </w:tc>
        <w:tc>
          <w:tcPr>
            <w:tcW w:w="1968" w:type="dxa"/>
          </w:tcPr>
          <w:p w:rsidR="00377B07" w:rsidRPr="007452D7" w:rsidRDefault="00E122A4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20.12.2024</w:t>
            </w:r>
          </w:p>
        </w:tc>
      </w:tr>
      <w:tr w:rsidR="004F01B2" w:rsidRPr="007452D7" w:rsidTr="007452D7">
        <w:tc>
          <w:tcPr>
            <w:tcW w:w="484" w:type="dxa"/>
          </w:tcPr>
          <w:p w:rsidR="004F01B2" w:rsidRPr="007452D7" w:rsidRDefault="004F01B2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51" w:type="dxa"/>
          </w:tcPr>
          <w:p w:rsidR="004F01B2" w:rsidRPr="007452D7" w:rsidRDefault="004F01B2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452D7">
              <w:rPr>
                <w:rFonts w:ascii="Times New Roman" w:hAnsi="Times New Roman"/>
                <w:sz w:val="28"/>
              </w:rPr>
              <w:t>Дружеские и командные встречи спортивных команд</w:t>
            </w:r>
          </w:p>
        </w:tc>
        <w:tc>
          <w:tcPr>
            <w:tcW w:w="2842" w:type="dxa"/>
          </w:tcPr>
          <w:p w:rsidR="004F01B2" w:rsidRPr="007452D7" w:rsidRDefault="004F01B2" w:rsidP="007452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68" w:type="dxa"/>
          </w:tcPr>
          <w:p w:rsidR="004F01B2" w:rsidRPr="007452D7" w:rsidRDefault="004F01B2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9F6" w:rsidRDefault="004A29F6" w:rsidP="006A2D88">
      <w:pPr>
        <w:pStyle w:val="a5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6A2D88" w:rsidRDefault="006A2D88" w:rsidP="006A2D88">
      <w:pPr>
        <w:pStyle w:val="a5"/>
        <w:ind w:firstLine="708"/>
        <w:jc w:val="both"/>
        <w:rPr>
          <w:rFonts w:ascii="Times New Roman" w:hAnsi="Times New Roman"/>
          <w:sz w:val="28"/>
          <w:szCs w:val="24"/>
        </w:rPr>
      </w:pPr>
      <w:r w:rsidRPr="006A2D88">
        <w:rPr>
          <w:rFonts w:ascii="Times New Roman" w:hAnsi="Times New Roman"/>
          <w:sz w:val="28"/>
          <w:szCs w:val="24"/>
        </w:rPr>
        <w:t>Благ</w:t>
      </w:r>
      <w:r>
        <w:rPr>
          <w:rFonts w:ascii="Times New Roman" w:hAnsi="Times New Roman"/>
          <w:sz w:val="28"/>
          <w:szCs w:val="24"/>
        </w:rPr>
        <w:t>одаря проводимым мероприятиям в образовательных организациях  Ровенского муниципального образования</w:t>
      </w:r>
      <w:r w:rsidRPr="006A2D88">
        <w:rPr>
          <w:rFonts w:ascii="Times New Roman" w:hAnsi="Times New Roman"/>
          <w:sz w:val="28"/>
          <w:szCs w:val="24"/>
        </w:rPr>
        <w:t xml:space="preserve"> наблюдается рост числа участников, занимающихся физической культурой и спортом. Увеличивается количество побед и призовых мест, что способствует привлечению молодёжи и детей к активному образу жизни.</w:t>
      </w:r>
    </w:p>
    <w:p w:rsidR="001B1A01" w:rsidRPr="006A2D88" w:rsidRDefault="001B1A01" w:rsidP="006A2D88">
      <w:pPr>
        <w:pStyle w:val="a5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Но обязательно нужно сказать, что в нашей работе есть недостатки.</w:t>
      </w:r>
    </w:p>
    <w:p w:rsidR="006A2D88" w:rsidRDefault="0096749A" w:rsidP="0096749A">
      <w:pPr>
        <w:pStyle w:val="a5"/>
        <w:jc w:val="both"/>
        <w:rPr>
          <w:rFonts w:ascii="Times New Roman" w:hAnsi="Times New Roman"/>
          <w:color w:val="000000"/>
          <w:sz w:val="28"/>
          <w:szCs w:val="21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1. О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дной 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из причин слабой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физической подготовки и слабого здоровья школьников является отношение к своему организму, непонимание всей важности здорового образа жизни. Учащиеся не задумываются над тем, к чему может привести нерациональное питание, отсутствие режима дня, нарушение продолжительности сна, а многие к 9 классу начинают приобщаться к вредным привычкам, чтобы этим подчеркнуть свою взрослость.. В наш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их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образовательн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ых учреждениях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с этой проблемой борются с помощью</w:t>
      </w:r>
      <w:r w:rsidR="004C560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профилактической работы: беседы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,  на уроках ОБЖ и проведения спортивных мероприятий.</w:t>
      </w:r>
    </w:p>
    <w:p w:rsidR="0096749A" w:rsidRDefault="0096749A" w:rsidP="0096749A">
      <w:pPr>
        <w:pStyle w:val="a5"/>
        <w:ind w:left="840"/>
        <w:jc w:val="both"/>
        <w:rPr>
          <w:rFonts w:ascii="Times New Roman" w:hAnsi="Times New Roman"/>
          <w:color w:val="000000"/>
          <w:sz w:val="28"/>
          <w:szCs w:val="21"/>
          <w:shd w:val="clear" w:color="auto" w:fill="FFFFFF"/>
        </w:rPr>
      </w:pPr>
    </w:p>
    <w:p w:rsidR="0096749A" w:rsidRPr="0096749A" w:rsidRDefault="0096749A" w:rsidP="0096749A">
      <w:pPr>
        <w:pStyle w:val="a5"/>
        <w:jc w:val="both"/>
        <w:rPr>
          <w:rFonts w:ascii="Times New Roman" w:hAnsi="Times New Roman"/>
          <w:sz w:val="40"/>
          <w:szCs w:val="24"/>
        </w:rPr>
      </w:pP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lastRenderedPageBreak/>
        <w:t>2. Нужно постоянно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повы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шат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ь интерес обучающихся к спорту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!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Про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грамма по физической культуре должна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име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ть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разностороннюю направленность средств и методов физического воспитания.</w:t>
      </w:r>
      <w:r w:rsidR="00A95629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К чему должен стремиться каждый учитель физкультуры</w:t>
      </w:r>
      <w:r w:rsidRPr="009674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.</w:t>
      </w:r>
    </w:p>
    <w:p w:rsidR="00690776" w:rsidRDefault="00690776" w:rsidP="00690776">
      <w:pPr>
        <w:rPr>
          <w:rFonts w:ascii="Times New Roman" w:hAnsi="Times New Roman"/>
        </w:rPr>
      </w:pPr>
    </w:p>
    <w:p w:rsidR="00690776" w:rsidRPr="00690776" w:rsidRDefault="00690776" w:rsidP="00690776">
      <w:pPr>
        <w:jc w:val="center"/>
        <w:rPr>
          <w:rFonts w:ascii="Times New Roman" w:hAnsi="Times New Roman"/>
          <w:b/>
          <w:sz w:val="28"/>
        </w:rPr>
      </w:pPr>
      <w:r w:rsidRPr="00690776">
        <w:rPr>
          <w:rFonts w:ascii="Times New Roman" w:hAnsi="Times New Roman"/>
          <w:b/>
          <w:sz w:val="28"/>
        </w:rPr>
        <w:t>Обеспеченност</w:t>
      </w:r>
      <w:r>
        <w:rPr>
          <w:rFonts w:ascii="Times New Roman" w:hAnsi="Times New Roman"/>
          <w:b/>
          <w:sz w:val="28"/>
        </w:rPr>
        <w:t>ь</w:t>
      </w:r>
      <w:r w:rsidRPr="00690776">
        <w:rPr>
          <w:rFonts w:ascii="Times New Roman" w:hAnsi="Times New Roman"/>
          <w:b/>
          <w:sz w:val="28"/>
        </w:rPr>
        <w:t xml:space="preserve">  образовательных организаций спортивным оборудованием и учителями физкультуры.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1987"/>
        <w:gridCol w:w="2425"/>
        <w:gridCol w:w="4577"/>
      </w:tblGrid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обеспеченность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Кочетное</w:t>
            </w:r>
            <w:proofErr w:type="spellEnd"/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Журавлев А.С.</w:t>
            </w:r>
          </w:p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Стародубцев С.П.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взаимодействовали с благотворительной организацией "солнечное детство", они нам привезли мат, мячи и насос для мячей</w:t>
            </w:r>
          </w:p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Лиманный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Искиндирова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А.К.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2021 году на 50 тысяч покупали на муниципальные средства (скалки, мячи, маты, скамейка гимнастическая, сетка волейбола).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Тарлыковка</w:t>
            </w:r>
            <w:proofErr w:type="spellEnd"/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Лулуев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Магомед </w:t>
            </w: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Майрбекович</w:t>
            </w:r>
            <w:proofErr w:type="spellEnd"/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Первомайское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Кушнирук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Сергей Владимирович 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Луговское</w:t>
            </w:r>
            <w:proofErr w:type="spellEnd"/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Асыева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2021 году на 50 тысяч покупали на муниципальные средства (скалки, мячи, маты, скамейка гимнастическая, сетка волейбола).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Приволжское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Открыта вакансия учителя физкультуры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 xml:space="preserve">Яблоновка 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Чуфарова Антонина Васильевна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Скатовка</w:t>
            </w:r>
            <w:proofErr w:type="spellEnd"/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Раджабов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Ш.А.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Новокаменка</w:t>
            </w:r>
            <w:proofErr w:type="spellEnd"/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Дусаев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Е.Б.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Владимирский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Ермакова М.Х.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Привольное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Джармуххамбетов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Б.Ж.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Ровное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 xml:space="preserve">2-совместителя Шпак О.П., </w:t>
            </w: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Батаргалиев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М.П.)</w:t>
            </w:r>
          </w:p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 xml:space="preserve">1 вакансия учителя </w:t>
            </w: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физкультуры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Кривояр</w:t>
            </w: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52D7">
              <w:rPr>
                <w:rFonts w:ascii="Times New Roman" w:hAnsi="Times New Roman"/>
                <w:sz w:val="28"/>
                <w:szCs w:val="28"/>
              </w:rPr>
              <w:t>Атулин</w:t>
            </w:r>
            <w:proofErr w:type="spellEnd"/>
            <w:r w:rsidRPr="007452D7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52D7"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</w:tr>
      <w:tr w:rsidR="00690776" w:rsidRPr="007452D7" w:rsidTr="007452D7">
        <w:tc>
          <w:tcPr>
            <w:tcW w:w="687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5" w:type="dxa"/>
          </w:tcPr>
          <w:p w:rsidR="00690776" w:rsidRPr="007452D7" w:rsidRDefault="00690776" w:rsidP="007452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56" w:type="dxa"/>
          </w:tcPr>
          <w:p w:rsidR="00690776" w:rsidRPr="007452D7" w:rsidRDefault="00690776" w:rsidP="007452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A2D88" w:rsidRPr="00690776" w:rsidRDefault="006A2D88" w:rsidP="00173F96">
      <w:pPr>
        <w:pStyle w:val="a3"/>
        <w:spacing w:before="450" w:beforeAutospacing="0" w:after="450" w:afterAutospacing="0"/>
        <w:jc w:val="both"/>
        <w:rPr>
          <w:sz w:val="28"/>
          <w:szCs w:val="28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Default="00173F96" w:rsidP="00173F96">
      <w:pPr>
        <w:jc w:val="both"/>
        <w:rPr>
          <w:rFonts w:ascii="Times New Roman" w:hAnsi="Times New Roman"/>
        </w:rPr>
      </w:pPr>
    </w:p>
    <w:p w:rsidR="00173F96" w:rsidRPr="00173F96" w:rsidRDefault="00173F96" w:rsidP="00173F96">
      <w:pPr>
        <w:jc w:val="both"/>
        <w:rPr>
          <w:rFonts w:ascii="Times New Roman" w:hAnsi="Times New Roman"/>
        </w:rPr>
      </w:pPr>
    </w:p>
    <w:sectPr w:rsidR="00173F96" w:rsidRPr="00173F96" w:rsidSect="00DD2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14D75"/>
    <w:multiLevelType w:val="hybridMultilevel"/>
    <w:tmpl w:val="7A00D12C"/>
    <w:lvl w:ilvl="0" w:tplc="2C10AD2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4F4536"/>
    <w:rsid w:val="00173F96"/>
    <w:rsid w:val="001B1A01"/>
    <w:rsid w:val="00240190"/>
    <w:rsid w:val="00377B07"/>
    <w:rsid w:val="00387D02"/>
    <w:rsid w:val="004A29F6"/>
    <w:rsid w:val="004A33DF"/>
    <w:rsid w:val="004C1D60"/>
    <w:rsid w:val="004C560A"/>
    <w:rsid w:val="004F01B2"/>
    <w:rsid w:val="004F4536"/>
    <w:rsid w:val="00526D0E"/>
    <w:rsid w:val="005D6581"/>
    <w:rsid w:val="00660971"/>
    <w:rsid w:val="00690776"/>
    <w:rsid w:val="006A2D88"/>
    <w:rsid w:val="007452D7"/>
    <w:rsid w:val="008F35BE"/>
    <w:rsid w:val="0096749A"/>
    <w:rsid w:val="00A95629"/>
    <w:rsid w:val="00BE47D0"/>
    <w:rsid w:val="00C52470"/>
    <w:rsid w:val="00DD2311"/>
    <w:rsid w:val="00E122A4"/>
    <w:rsid w:val="00E22F0C"/>
    <w:rsid w:val="00F4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3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73F96"/>
    <w:rPr>
      <w:b/>
      <w:bCs/>
    </w:rPr>
  </w:style>
  <w:style w:type="paragraph" w:styleId="a5">
    <w:name w:val="No Spacing"/>
    <w:aliases w:val="для таблиц,Без интервала2,No Spacing,No Spacing_0,Без интервала 111,МОЙ,мой"/>
    <w:link w:val="a6"/>
    <w:uiPriority w:val="99"/>
    <w:qFormat/>
    <w:rsid w:val="005D6581"/>
    <w:rPr>
      <w:sz w:val="22"/>
      <w:szCs w:val="22"/>
      <w:lang w:eastAsia="en-US"/>
    </w:rPr>
  </w:style>
  <w:style w:type="character" w:customStyle="1" w:styleId="a6">
    <w:name w:val="Без интервала Знак"/>
    <w:aliases w:val="для таблиц Знак,Без интервала2 Знак,No Spacing Знак,No Spacing_0 Знак,Без интервала 111 Знак,МОЙ Знак,мой Знак"/>
    <w:link w:val="a5"/>
    <w:uiPriority w:val="99"/>
    <w:qFormat/>
    <w:locked/>
    <w:rsid w:val="005D6581"/>
    <w:rPr>
      <w:sz w:val="22"/>
      <w:szCs w:val="22"/>
      <w:lang w:val="ru-RU" w:eastAsia="en-US" w:bidi="ar-SA"/>
    </w:rPr>
  </w:style>
  <w:style w:type="table" w:styleId="a7">
    <w:name w:val="Table Grid"/>
    <w:basedOn w:val="a1"/>
    <w:uiPriority w:val="39"/>
    <w:rsid w:val="006A2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4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1057;&#1090;&#1072;&#1088;&#1086;&#1077;\d\&#1089;&#1086;&#1073;&#1088;&#1072;&#1085;&#1080;&#1077;%20&#1064;&#1045;&#1057;&#1058;&#1054;&#1049;%20&#1089;&#1086;&#1079;&#1099;&#1074;\&#1088;&#1077;&#1096;&#1077;&#1085;&#1080;&#1103;%202025\&#1103;&#1085;&#1074;&#1072;&#1088;&#1100;2\&#1055;&#1056;&#1054;&#1045;&#1050;&#1058;&#1067;\12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7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Sobran</dc:creator>
  <cp:lastModifiedBy>Sobran</cp:lastModifiedBy>
  <cp:revision>1</cp:revision>
  <dcterms:created xsi:type="dcterms:W3CDTF">2025-01-17T11:08:00Z</dcterms:created>
  <dcterms:modified xsi:type="dcterms:W3CDTF">2025-01-17T11:08:00Z</dcterms:modified>
</cp:coreProperties>
</file>